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3A70689F"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146BF1">
        <w:rPr>
          <w:b/>
          <w:i/>
          <w:noProof/>
          <w:sz w:val="28"/>
        </w:rPr>
        <w:t>0579</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675D9" w:rsidR="001E41F3" w:rsidRPr="00410371" w:rsidRDefault="00C6030E" w:rsidP="00E13F3D">
            <w:pPr>
              <w:pStyle w:val="CRCoverPage"/>
              <w:spacing w:after="0"/>
              <w:jc w:val="right"/>
              <w:rPr>
                <w:b/>
                <w:noProof/>
                <w:sz w:val="28"/>
              </w:rPr>
            </w:pPr>
            <w:r>
              <w:fldChar w:fldCharType="begin"/>
            </w:r>
            <w:r>
              <w:instrText xml:space="preserve"> DOCPROPERTY  Spec#  \* MERGEFORMAT </w:instrText>
            </w:r>
            <w:r>
              <w:fldChar w:fldCharType="separate"/>
            </w:r>
            <w:r w:rsidR="00296866">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C23C4" w:rsidR="001E41F3" w:rsidRPr="00410371" w:rsidRDefault="00C6030E" w:rsidP="00547111">
            <w:pPr>
              <w:pStyle w:val="CRCoverPage"/>
              <w:spacing w:after="0"/>
              <w:rPr>
                <w:noProof/>
              </w:rPr>
            </w:pPr>
            <w:r>
              <w:fldChar w:fldCharType="begin"/>
            </w:r>
            <w:r>
              <w:instrText xml:space="preserve"> DOCPROPERTY  Cr#  \* MERGEFORMAT </w:instrText>
            </w:r>
            <w:r>
              <w:fldChar w:fldCharType="separate"/>
            </w:r>
            <w:r>
              <w:rPr>
                <w:b/>
                <w:noProof/>
                <w:sz w:val="28"/>
              </w:rPr>
              <w:t>1929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8BA874" w:rsidR="001E41F3" w:rsidRPr="00410371" w:rsidRDefault="00C6030E" w:rsidP="00E13F3D">
            <w:pPr>
              <w:pStyle w:val="CRCoverPage"/>
              <w:spacing w:after="0"/>
              <w:jc w:val="center"/>
              <w:rPr>
                <w:b/>
                <w:noProof/>
              </w:rPr>
            </w:pPr>
            <w:r>
              <w:fldChar w:fldCharType="begin"/>
            </w:r>
            <w:r>
              <w:instrText xml:space="preserve"> DOCPROPERTY  Revision  \* MERGEFORMAT </w:instrText>
            </w:r>
            <w:r>
              <w:fldChar w:fldCharType="separate"/>
            </w:r>
            <w:r w:rsidR="0029686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34627A" w:rsidR="001E41F3" w:rsidRPr="00410371" w:rsidRDefault="00CD143C">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B2A875" w:rsidR="00F25D98" w:rsidRDefault="00CD14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258829" w:rsidR="001E41F3" w:rsidRDefault="00CD143C" w:rsidP="00CD143C">
            <w:pPr>
              <w:pStyle w:val="CRCoverPage"/>
              <w:spacing w:after="0"/>
              <w:rPr>
                <w:noProof/>
              </w:rPr>
            </w:pPr>
            <w:r>
              <w:t>Update of figure in clause X.10 of TS 33.501 (</w:t>
            </w:r>
            <w:proofErr w:type="spellStart"/>
            <w:r>
              <w:t>eNA</w:t>
            </w:r>
            <w:proofErr w:type="spellEnd"/>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89E88A" w:rsidR="001E41F3" w:rsidRDefault="00CD143C">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16AB21" w:rsidR="001E41F3" w:rsidRDefault="00CD143C">
            <w:pPr>
              <w:pStyle w:val="CRCoverPage"/>
              <w:spacing w:after="0"/>
              <w:ind w:left="100"/>
              <w:rPr>
                <w:noProof/>
              </w:rPr>
            </w:pPr>
            <w:r>
              <w:t>eNA_Ph3_SEC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FE4C9" w:rsidR="001E41F3" w:rsidRDefault="004D5235">
            <w:pPr>
              <w:pStyle w:val="CRCoverPage"/>
              <w:spacing w:after="0"/>
              <w:ind w:left="100"/>
              <w:rPr>
                <w:noProof/>
              </w:rPr>
            </w:pPr>
            <w:r>
              <w:t>202</w:t>
            </w:r>
            <w:r w:rsidR="003A7B2F">
              <w:t>4</w:t>
            </w:r>
            <w:r>
              <w:t>-</w:t>
            </w:r>
            <w:r w:rsidR="00CD143C">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76BB2B" w:rsidR="001E41F3" w:rsidRDefault="00C6030E" w:rsidP="00D24991">
            <w:pPr>
              <w:pStyle w:val="CRCoverPage"/>
              <w:spacing w:after="0"/>
              <w:ind w:left="100" w:right="-609"/>
              <w:rPr>
                <w:b/>
                <w:noProof/>
              </w:rPr>
            </w:pPr>
            <w:r>
              <w:fldChar w:fldCharType="begin"/>
            </w:r>
            <w:r>
              <w:instrText xml:space="preserve"> DOCPROPERTY  Cat  \* MERGEFORMAT </w:instrText>
            </w:r>
            <w:r>
              <w:fldChar w:fldCharType="separate"/>
            </w:r>
            <w:r w:rsidR="00CD143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F32903" w:rsidR="001E41F3" w:rsidRDefault="004D5235">
            <w:pPr>
              <w:pStyle w:val="CRCoverPage"/>
              <w:spacing w:after="0"/>
              <w:ind w:left="100"/>
              <w:rPr>
                <w:noProof/>
              </w:rPr>
            </w:pPr>
            <w:r>
              <w:t>Rel-</w:t>
            </w:r>
            <w:r w:rsidR="00CD143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C6B70" w:rsidR="001E41F3" w:rsidRDefault="00CD143C" w:rsidP="00CD143C">
            <w:pPr>
              <w:pStyle w:val="CRCoverPage"/>
              <w:spacing w:after="0"/>
              <w:rPr>
                <w:noProof/>
              </w:rPr>
            </w:pPr>
            <w:r>
              <w:rPr>
                <w:noProof/>
              </w:rPr>
              <w:t>The figure is not updated according to the call flow of the procedure. Specifically Storage Transaction ID needs to be removed from step 7. S</w:t>
            </w:r>
            <w:r w:rsidRPr="00CD143C">
              <w:rPr>
                <w:noProof/>
              </w:rPr>
              <w:t>torage transaction ID, according to TS 23.288 does not provide a mapping to the concrete ML model ID. Storage transaction ID may be provided when ADRF (Set) ID is provided, and used when multiple model IDs are required for one particular Anylitics ID. Furthermore, Storage Transaction Identifier as described in Clause 10.3.4  in TS 23.288 is only used by the consumer NF to request ADRF to get ML models stored in ADRF, and a single transation ID may point to multiple ML models stored in ADRF, therefore it can not be used for mapping between which NF Consumers are authorized for what ML models.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03B29" w:rsidR="001E41F3" w:rsidRDefault="00CD143C">
            <w:pPr>
              <w:pStyle w:val="CRCoverPage"/>
              <w:spacing w:after="0"/>
              <w:ind w:left="100"/>
              <w:rPr>
                <w:noProof/>
              </w:rPr>
            </w:pPr>
            <w:r>
              <w:rPr>
                <w:noProof/>
              </w:rPr>
              <w:t>Update of the call flow in the figure of clause X.10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D6B35" w:rsidR="001E41F3" w:rsidRDefault="00CD143C">
            <w:pPr>
              <w:pStyle w:val="CRCoverPage"/>
              <w:spacing w:after="0"/>
              <w:ind w:left="100"/>
              <w:rPr>
                <w:noProof/>
              </w:rPr>
            </w:pPr>
            <w:r>
              <w:rPr>
                <w:noProof/>
              </w:rPr>
              <w:t>There would be an inconsistency between the diagram and description of the procedure, and could derive in misinterpretation of the normative text.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C6CAC3" w:rsidR="001E41F3" w:rsidRDefault="00CD143C">
            <w:pPr>
              <w:pStyle w:val="CRCoverPage"/>
              <w:spacing w:after="0"/>
              <w:ind w:left="100"/>
              <w:rPr>
                <w:noProof/>
              </w:rPr>
            </w:pPr>
            <w:r>
              <w:rPr>
                <w:noProof/>
              </w:rPr>
              <w:t>X.10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98EF00" w14:textId="77777777" w:rsidR="00CD143C" w:rsidRDefault="00CD143C" w:rsidP="00CD143C">
      <w:pPr>
        <w:jc w:val="center"/>
        <w:rPr>
          <w:color w:val="00B0F0"/>
          <w:sz w:val="36"/>
          <w:szCs w:val="36"/>
        </w:rPr>
      </w:pPr>
      <w:r>
        <w:rPr>
          <w:color w:val="00B0F0"/>
          <w:sz w:val="36"/>
          <w:szCs w:val="36"/>
        </w:rPr>
        <w:lastRenderedPageBreak/>
        <w:t>*** BEGIN CHANGES ***</w:t>
      </w:r>
    </w:p>
    <w:p w14:paraId="0B119749" w14:textId="77777777" w:rsidR="004A0E33" w:rsidRDefault="004A0E33" w:rsidP="004A0E33">
      <w:pPr>
        <w:pStyle w:val="Heading1"/>
        <w:rPr>
          <w:szCs w:val="21"/>
          <w:lang w:eastAsia="zh-CN"/>
        </w:rPr>
      </w:pPr>
      <w:bookmarkStart w:id="1" w:name="_Toc153373970"/>
      <w:r>
        <w:t>X.</w:t>
      </w:r>
      <w:r>
        <w:rPr>
          <w:rFonts w:eastAsia="SimSun"/>
          <w:lang w:val="en-US" w:eastAsia="zh-CN"/>
        </w:rPr>
        <w:t>10</w:t>
      </w:r>
      <w:r>
        <w:tab/>
      </w:r>
      <w:r>
        <w:rPr>
          <w:rFonts w:eastAsia="DengXian"/>
        </w:rPr>
        <w:t>Security for AI/ML model storage and sharing</w:t>
      </w:r>
      <w:bookmarkEnd w:id="1"/>
      <w:r>
        <w:rPr>
          <w:szCs w:val="21"/>
          <w:lang w:eastAsia="zh-CN"/>
        </w:rPr>
        <w:t xml:space="preserve"> </w:t>
      </w:r>
    </w:p>
    <w:p w14:paraId="3CE59001" w14:textId="77777777" w:rsidR="004A0E33" w:rsidRDefault="004A0E33" w:rsidP="004A0E33">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4DD250F3" w14:textId="3C8C69CD" w:rsidR="004A0E33" w:rsidRDefault="003A4044" w:rsidP="004A0E33">
      <w:pPr>
        <w:pStyle w:val="TH"/>
        <w:rPr>
          <w:lang w:val="en-US" w:eastAsia="zh-CN"/>
        </w:rPr>
      </w:pPr>
      <w:del w:id="2" w:author="Nokia-1" w:date="2024-02-09T19:24:00Z">
        <w:r w:rsidDel="003A4044">
          <w:object w:dxaOrig="8811" w:dyaOrig="11750" w14:anchorId="167113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586.5pt" o:ole="">
              <v:imagedata r:id="rId13" o:title=""/>
            </v:shape>
            <o:OLEObject Type="Embed" ProgID="Visio.Drawing.15" ShapeID="_x0000_i1025" DrawAspect="Content" ObjectID="_1769843454" r:id="rId14"/>
          </w:object>
        </w:r>
      </w:del>
      <w:ins w:id="3" w:author="Nokia-1" w:date="2024-02-09T19:25:00Z">
        <w:r w:rsidR="00431FAD" w:rsidRPr="00431FAD">
          <w:t xml:space="preserve"> </w:t>
        </w:r>
      </w:ins>
      <w:ins w:id="4" w:author="Nokia-1" w:date="2024-02-09T19:25:00Z">
        <w:r w:rsidR="00431FAD">
          <w:object w:dxaOrig="8811" w:dyaOrig="11721" w14:anchorId="7932E887">
            <v:shape id="_x0000_i1026" type="#_x0000_t75" style="width:440.2pt;height:586.05pt" o:ole="">
              <v:imagedata r:id="rId15" o:title=""/>
            </v:shape>
            <o:OLEObject Type="Embed" ProgID="Visio.Drawing.15" ShapeID="_x0000_i1026" DrawAspect="Content" ObjectID="_1769843455" r:id="rId16"/>
          </w:object>
        </w:r>
      </w:ins>
    </w:p>
    <w:p w14:paraId="18786B46" w14:textId="77777777" w:rsidR="004A0E33" w:rsidRDefault="004A0E33" w:rsidP="004A0E33">
      <w:pPr>
        <w:pStyle w:val="TF"/>
        <w:rPr>
          <w:lang w:val="en-US"/>
        </w:rPr>
      </w:pPr>
      <w:r>
        <w:rPr>
          <w:lang w:val="en-US"/>
        </w:rPr>
        <w:t xml:space="preserve">                      Figure X.</w:t>
      </w:r>
      <w:r>
        <w:rPr>
          <w:rFonts w:eastAsia="SimSun"/>
          <w:lang w:val="en-US" w:eastAsia="zh-CN"/>
        </w:rPr>
        <w:t>10</w:t>
      </w:r>
      <w:r>
        <w:rPr>
          <w:lang w:val="en-US"/>
        </w:rPr>
        <w:t xml:space="preserve">-1: Secured and authorized AI/ML model sharing between different </w:t>
      </w:r>
      <w:proofErr w:type="gramStart"/>
      <w:r>
        <w:rPr>
          <w:lang w:val="en-US"/>
        </w:rPr>
        <w:t>vendors</w:t>
      </w:r>
      <w:proofErr w:type="gramEnd"/>
    </w:p>
    <w:p w14:paraId="5EB80C9B" w14:textId="77777777" w:rsidR="004A0E33" w:rsidRDefault="004A0E33" w:rsidP="004A0E33">
      <w:pPr>
        <w:jc w:val="center"/>
      </w:pPr>
    </w:p>
    <w:p w14:paraId="55C88EA4" w14:textId="77777777" w:rsidR="004A0E33" w:rsidRDefault="004A0E33" w:rsidP="004A0E33">
      <w:pPr>
        <w:pStyle w:val="B1"/>
        <w:ind w:left="567" w:hanging="283"/>
      </w:pPr>
      <w:r>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0A151ED8" w14:textId="77777777" w:rsidR="004A0E33" w:rsidRPr="006B4EB3" w:rsidRDefault="004A0E33" w:rsidP="004A0E33">
      <w:pPr>
        <w:pStyle w:val="B1"/>
      </w:pPr>
      <w:r>
        <w:t xml:space="preserve">0b. NF Service consumer e.g., NWDAF containing </w:t>
      </w:r>
      <w:proofErr w:type="spellStart"/>
      <w:r>
        <w:t>AnLF</w:t>
      </w:r>
      <w:proofErr w:type="spellEnd"/>
      <w:r>
        <w:t xml:space="preserve"> registers at the NRF including its Vendor ID</w:t>
      </w:r>
      <w:r>
        <w:rPr>
          <w:rFonts w:eastAsia="SimSun" w:hint="eastAsia"/>
          <w:lang w:val="en-US" w:eastAsia="zh-CN"/>
        </w:rPr>
        <w:t>,</w:t>
      </w:r>
    </w:p>
    <w:p w14:paraId="674D0235" w14:textId="77777777" w:rsidR="004A0E33" w:rsidRDefault="004A0E33" w:rsidP="004A0E33">
      <w:pPr>
        <w:pStyle w:val="B1"/>
      </w:pPr>
      <w:r>
        <w:t>0c. The model is stored in encrypted format unless both the AI/ML model producer (NWDAF MTLF) and storage platform (ADRF) are part of the same system and belong to the same vendor and operator security domain.</w:t>
      </w:r>
      <w:r>
        <w:tab/>
      </w:r>
    </w:p>
    <w:p w14:paraId="105A9EDF" w14:textId="77777777" w:rsidR="004A0E33" w:rsidRDefault="004A0E33" w:rsidP="004A0E33">
      <w:pPr>
        <w:pStyle w:val="B1"/>
      </w:pPr>
      <w:r>
        <w:tab/>
        <w:t>Storage of the model in encrypted format can be required by the trust model established to store and share AI/ML models. The trust model between AI/ML NF producer (NWDAF M</w:t>
      </w:r>
      <w:r w:rsidRPr="00831FC5">
        <w:t>T</w:t>
      </w:r>
      <w:r>
        <w:t xml:space="preserve">LF), storage platform (ADRF) and NF consumer (e.g., </w:t>
      </w:r>
      <w:proofErr w:type="spellStart"/>
      <w:r>
        <w:t>AnLF</w:t>
      </w:r>
      <w:proofErr w:type="spellEnd"/>
      <w:r>
        <w:t xml:space="preserve">) is to be determined during the implementation phase among operator and the providers of the different platforms (MTLF, </w:t>
      </w:r>
      <w:proofErr w:type="spellStart"/>
      <w:r>
        <w:t>AnLF</w:t>
      </w:r>
      <w:proofErr w:type="spellEnd"/>
      <w:r>
        <w:t>, ADRF). How the model is encrypted is vendor specific. Key distribution is not specified in this document.</w:t>
      </w:r>
    </w:p>
    <w:p w14:paraId="7F8D8EE6" w14:textId="77777777" w:rsidR="004A0E33" w:rsidRDefault="004A0E33" w:rsidP="004A0E33">
      <w:pPr>
        <w:pStyle w:val="B1"/>
      </w:pPr>
      <w:r>
        <w:t xml:space="preserve">1. </w:t>
      </w:r>
      <w:r>
        <w:tab/>
      </w:r>
      <w:bookmarkStart w:id="5" w:name="_Hlk134139198"/>
      <w:r w:rsidRPr="00DD00D5">
        <w:t xml:space="preserve">If NWDAF containing MTLF determines to store ML model in ADRF, </w:t>
      </w:r>
      <w:r>
        <w:t xml:space="preserve">NWDAF containing MTLF triggers the </w:t>
      </w:r>
      <w:proofErr w:type="spellStart"/>
      <w:r>
        <w:t>Nadrf_MLModelManagement_StorageRequest</w:t>
      </w:r>
      <w:proofErr w:type="spellEnd"/>
      <w:r>
        <w:t xml:space="preserve"> as described in TS 23.288 [105], </w:t>
      </w:r>
      <w:r>
        <w:rPr>
          <w:lang w:val="en-US"/>
        </w:rPr>
        <w:t xml:space="preserve">optionally </w:t>
      </w:r>
      <w:r>
        <w:t xml:space="preserve">including an allowed </w:t>
      </w:r>
      <w:proofErr w:type="spellStart"/>
      <w:r>
        <w:t>NFc</w:t>
      </w:r>
      <w:proofErr w:type="spellEnd"/>
      <w:r>
        <w:t xml:space="preserve"> list.</w:t>
      </w:r>
      <w:bookmarkEnd w:id="5"/>
      <w:r>
        <w:rPr>
          <w:rFonts w:eastAsia="SimSun" w:hint="eastAsia"/>
          <w:lang w:val="en-US" w:eastAsia="zh-CN"/>
        </w:rPr>
        <w:t xml:space="preserve"> </w:t>
      </w:r>
      <w:r>
        <w:t xml:space="preserve">The absence of allowed </w:t>
      </w:r>
      <w:proofErr w:type="spellStart"/>
      <w:r>
        <w:t>NFc</w:t>
      </w:r>
      <w:proofErr w:type="spellEnd"/>
      <w:r>
        <w:t xml:space="preserve"> list indicates that only the MTLF which stored the model is allowed to retrieve the model.</w:t>
      </w:r>
    </w:p>
    <w:p w14:paraId="74B00F1A" w14:textId="77777777" w:rsidR="004A0E33" w:rsidRDefault="004A0E33" w:rsidP="004A0E33">
      <w:pPr>
        <w:pStyle w:val="B1"/>
      </w:pPr>
      <w:r>
        <w:t xml:space="preserve">2. </w:t>
      </w:r>
      <w:r>
        <w:tab/>
        <w:t>ADRF sends the response to NWDAF containing MTLF as described in TS 23.288 [105].</w:t>
      </w:r>
    </w:p>
    <w:p w14:paraId="21405AE6" w14:textId="77777777" w:rsidR="004A0E33" w:rsidRDefault="004A0E33" w:rsidP="004A0E33">
      <w:pPr>
        <w:pStyle w:val="B1"/>
      </w:pPr>
      <w:r>
        <w:t xml:space="preserve">3. </w:t>
      </w:r>
      <w:r>
        <w:tab/>
        <w:t xml:space="preserve">NF Service consumer e.g., NWDAF containing </w:t>
      </w:r>
      <w:proofErr w:type="spellStart"/>
      <w:r>
        <w:t>AnLF</w:t>
      </w:r>
      <w:proofErr w:type="spellEnd"/>
      <w:r>
        <w:t xml:space="preserve"> performs </w:t>
      </w:r>
      <w:proofErr w:type="spellStart"/>
      <w:r>
        <w:t>Nnrf_NFDiscovery_Request</w:t>
      </w:r>
      <w:proofErr w:type="spellEnd"/>
      <w:r>
        <w:t xml:space="preserve"> operation with the requested Analytics ID to select a suitable NF Service Producer e.g., NWDAF containing MTLF.</w:t>
      </w:r>
    </w:p>
    <w:p w14:paraId="3CEBE62C" w14:textId="77777777" w:rsidR="004A0E33" w:rsidRDefault="004A0E33" w:rsidP="004A0E33">
      <w:pPr>
        <w:pStyle w:val="B1"/>
      </w:pPr>
      <w:r>
        <w:t xml:space="preserve">4a. NF Service consumer e.g., NWDAF containing </w:t>
      </w:r>
      <w:proofErr w:type="spellStart"/>
      <w:r>
        <w:t>AnLF</w:t>
      </w:r>
      <w:proofErr w:type="spellEnd"/>
      <w:r>
        <w:t xml:space="preserve"> requests an access token from the NRF using the </w:t>
      </w:r>
      <w:proofErr w:type="spellStart"/>
      <w:r>
        <w:t>Nnrf_AccessToken_Get</w:t>
      </w:r>
      <w:proofErr w:type="spellEnd"/>
      <w:r>
        <w:t xml:space="preserve"> request operation. The token request message contains, besides the parameters described in clause 13.4.1.1.2, the Vendor ID of NWDAF containing </w:t>
      </w:r>
      <w:proofErr w:type="spellStart"/>
      <w:r>
        <w:t>AnLF</w:t>
      </w:r>
      <w:proofErr w:type="spellEnd"/>
      <w:r>
        <w:t xml:space="preserve"> and the Analytics ID.</w:t>
      </w:r>
    </w:p>
    <w:p w14:paraId="40E9FDCD" w14:textId="77777777" w:rsidR="004A0E33" w:rsidRDefault="004A0E33" w:rsidP="004A0E33">
      <w:pPr>
        <w:pStyle w:val="B1"/>
      </w:pPr>
      <w:r>
        <w:t xml:space="preserve">4b. NRF checks whether the NWDAF containing </w:t>
      </w:r>
      <w:proofErr w:type="spellStart"/>
      <w:r>
        <w:t>AnLF</w:t>
      </w:r>
      <w:proofErr w:type="spellEnd"/>
      <w:r>
        <w:t xml:space="preserve">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6BBA76D0" w14:textId="77777777" w:rsidR="004A0E33" w:rsidRDefault="004A0E33" w:rsidP="004A0E33">
      <w:pPr>
        <w:pStyle w:val="B1"/>
      </w:pPr>
      <w:r>
        <w:t xml:space="preserve">5. </w:t>
      </w:r>
      <w:r>
        <w:tab/>
        <w:t xml:space="preserve">NF Service Consumer performs </w:t>
      </w:r>
      <w:proofErr w:type="spellStart"/>
      <w:r>
        <w:t>Nnwdaf_MLModelProvision</w:t>
      </w:r>
      <w:proofErr w:type="spellEnd"/>
      <w:r>
        <w:t xml:space="preserve"> (Analytics ID, Vendor ID and token1) service operation at the NWDAF containing MTLF to retrieve ML models for the Analytics ID.</w:t>
      </w:r>
    </w:p>
    <w:p w14:paraId="6B6D057E" w14:textId="77777777" w:rsidR="004A0E33" w:rsidRDefault="004A0E33" w:rsidP="004A0E33">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xml:space="preserve">. If verification is successful, NWDAF containing MTLF determines the ML model to be shared for the requested Analytics ID and stored the NF instance ID of NWDAF containing </w:t>
      </w:r>
      <w:proofErr w:type="spellStart"/>
      <w:r>
        <w:t>AnLF</w:t>
      </w:r>
      <w:proofErr w:type="spellEnd"/>
      <w:r>
        <w:t xml:space="preserve"> as part of allowed NF instance list for the ML model.</w:t>
      </w:r>
    </w:p>
    <w:p w14:paraId="50789D65" w14:textId="77777777" w:rsidR="004A0E33" w:rsidRDefault="004A0E33" w:rsidP="004A0E33">
      <w:pPr>
        <w:pStyle w:val="B1"/>
      </w:pPr>
      <w:r>
        <w:t xml:space="preserve">   6b. If the determined ML model is stored in ADRF, and if the NF Service Consumer is not yet in the allowed </w:t>
      </w:r>
      <w:proofErr w:type="spellStart"/>
      <w:r>
        <w:t>NFc</w:t>
      </w:r>
      <w:proofErr w:type="spellEnd"/>
      <w:r>
        <w:t xml:space="preserve"> list stored at the ADRF, the NWDAF containing MTLF triggers the update of </w:t>
      </w:r>
      <w:proofErr w:type="spellStart"/>
      <w:r>
        <w:t>Nadrf_MLModelManagement_StorageRequest</w:t>
      </w:r>
      <w:proofErr w:type="spellEnd"/>
      <w:r>
        <w:t xml:space="preserve"> at the ADRF, with NF ID of NWDAF containing MTLF and Model ID, adding the NF Service Consumer to the allowed </w:t>
      </w:r>
      <w:proofErr w:type="spellStart"/>
      <w:r>
        <w:t>NFc</w:t>
      </w:r>
      <w:proofErr w:type="spellEnd"/>
      <w:r>
        <w:t xml:space="preserve">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3E3B17D0" w14:textId="77777777" w:rsidR="004A0E33" w:rsidRDefault="004A0E33" w:rsidP="004A0E33">
      <w:pPr>
        <w:pStyle w:val="B1"/>
      </w:pPr>
      <w:r>
        <w:t xml:space="preserve">  6c. ADRF sends the response to NWDAF containing MTLF which contains Model ID.</w:t>
      </w:r>
    </w:p>
    <w:p w14:paraId="7C0D6485" w14:textId="77777777" w:rsidR="004A0E33" w:rsidRDefault="004A0E33" w:rsidP="004A0E33">
      <w:pPr>
        <w:pStyle w:val="EditorsNote"/>
      </w:pPr>
      <w:r>
        <w:t xml:space="preserve">Editor's Note: How the </w:t>
      </w:r>
      <w:proofErr w:type="spellStart"/>
      <w:r>
        <w:rPr>
          <w:rFonts w:eastAsia="SimSun" w:hint="eastAsia"/>
          <w:lang w:val="en-US" w:eastAsia="zh-CN"/>
        </w:rPr>
        <w:t>AnLF</w:t>
      </w:r>
      <w:proofErr w:type="spellEnd"/>
      <w:r>
        <w:rPr>
          <w:rFonts w:eastAsia="SimSun" w:hint="eastAsia"/>
          <w:lang w:val="en-US" w:eastAsia="zh-CN"/>
        </w:rPr>
        <w:t xml:space="preserve"> retrieve the model via MTLF should be align with SA2 and the diagram should be update accordingly.</w:t>
      </w:r>
    </w:p>
    <w:p w14:paraId="28D639FB" w14:textId="77777777" w:rsidR="004A0E33" w:rsidRDefault="004A0E33" w:rsidP="004A0E33">
      <w:pPr>
        <w:pStyle w:val="B1"/>
      </w:pPr>
      <w:r>
        <w:t xml:space="preserve">  7. NWDAF containing MTLF sends </w:t>
      </w:r>
      <w:proofErr w:type="spellStart"/>
      <w:r>
        <w:t>Nnwdaf_MLModelProvision</w:t>
      </w:r>
      <w:proofErr w:type="spellEnd"/>
      <w:r>
        <w:t xml:space="preserve"> Notify to the NF Service Consumer with Model ID, the address of the determined ML model, which can be either the one stored in NWDAF containing MTLF or in </w:t>
      </w:r>
      <w:proofErr w:type="spellStart"/>
      <w:proofErr w:type="gramStart"/>
      <w:r>
        <w:t>ADRF</w:t>
      </w:r>
      <w:r w:rsidRPr="00831FC5">
        <w:t>,or</w:t>
      </w:r>
      <w:proofErr w:type="spellEnd"/>
      <w:proofErr w:type="gramEnd"/>
      <w:r w:rsidRPr="00831FC5">
        <w:t xml:space="preserve"> ADRF(set) ID</w:t>
      </w:r>
      <w:r>
        <w:t xml:space="preserve">. </w:t>
      </w:r>
      <w:r w:rsidRPr="00831FC5">
        <w:t xml:space="preserve"> If the address of the determined ML model is provided, steps 8a to 10 are skipped.</w:t>
      </w:r>
    </w:p>
    <w:p w14:paraId="3D7B08CF" w14:textId="77777777" w:rsidR="004A0E33" w:rsidRDefault="004A0E33" w:rsidP="004A0E33">
      <w:pPr>
        <w:pStyle w:val="B1"/>
      </w:pPr>
      <w:r>
        <w:t xml:space="preserve">       If </w:t>
      </w:r>
      <w:proofErr w:type="spellStart"/>
      <w:r>
        <w:t>the</w:t>
      </w:r>
      <w:r w:rsidRPr="00831FC5">
        <w:t>ADRF</w:t>
      </w:r>
      <w:proofErr w:type="spellEnd"/>
      <w:r w:rsidRPr="00831FC5">
        <w:t xml:space="preserve">(set) ID is </w:t>
      </w:r>
      <w:proofErr w:type="gramStart"/>
      <w:r w:rsidRPr="00831FC5">
        <w:t>provided</w:t>
      </w:r>
      <w:r>
        <w:t xml:space="preserve"> ,</w:t>
      </w:r>
      <w:proofErr w:type="gramEnd"/>
      <w:r>
        <w:t xml:space="preserve"> the following steps are applied:</w:t>
      </w:r>
    </w:p>
    <w:p w14:paraId="340DB0A3" w14:textId="77777777" w:rsidR="004A0E33" w:rsidRDefault="004A0E33" w:rsidP="004A0E33">
      <w:pPr>
        <w:pStyle w:val="B1"/>
      </w:pPr>
      <w:r>
        <w:lastRenderedPageBreak/>
        <w:t xml:space="preserve">  8a. NF Service Consumer requests an access token from the NRF to be authorized to retrieve the model stored in ADRF as specified in clause 13.4.1.  </w:t>
      </w:r>
    </w:p>
    <w:p w14:paraId="0C3E22FA" w14:textId="77777777" w:rsidR="004A0E33" w:rsidRDefault="004A0E33" w:rsidP="004A0E33">
      <w:pPr>
        <w:pStyle w:val="B1"/>
      </w:pPr>
      <w:r>
        <w:t xml:space="preserve">  8b. NRF verifies that the NF Service consumer e.g., NWDAF containing </w:t>
      </w:r>
      <w:proofErr w:type="spellStart"/>
      <w:r>
        <w:t>AnLF</w:t>
      </w:r>
      <w:proofErr w:type="spellEnd"/>
      <w:r>
        <w:t xml:space="preserve"> is authorized to </w:t>
      </w:r>
      <w:r>
        <w:rPr>
          <w:lang w:val="en-US" w:eastAsia="zh-CN"/>
        </w:rPr>
        <w:t>access the service provided by the ADRF</w:t>
      </w:r>
      <w:r>
        <w:t>. If verification is successful, NRF grants the token (token2), based on the information provided in ADRF's NF profile.</w:t>
      </w:r>
    </w:p>
    <w:p w14:paraId="46D0886B" w14:textId="77777777" w:rsidR="004A0E33" w:rsidRDefault="004A0E33" w:rsidP="004A0E33">
      <w:pPr>
        <w:pStyle w:val="B1"/>
        <w:ind w:left="567" w:hanging="425"/>
      </w:pPr>
      <w:r>
        <w:t xml:space="preserve">    9.  NF Service consumer e.g., NWDAF containing </w:t>
      </w:r>
      <w:proofErr w:type="spellStart"/>
      <w:r>
        <w:t>AnLF</w:t>
      </w:r>
      <w:proofErr w:type="spellEnd"/>
      <w:r>
        <w:t xml:space="preserve"> requests to retrieve the target model by sending   </w:t>
      </w:r>
      <w:proofErr w:type="spellStart"/>
      <w:r>
        <w:t>Nadrf_MLModelManagement_Retrieval</w:t>
      </w:r>
      <w:proofErr w:type="spellEnd"/>
      <w:r>
        <w:t xml:space="preserve"> Request as described in clause 10.3.4 TS 23.288 [105], including token2.</w:t>
      </w:r>
    </w:p>
    <w:p w14:paraId="490E422B" w14:textId="77777777" w:rsidR="004A0E33" w:rsidRDefault="004A0E33" w:rsidP="004A0E33">
      <w:pPr>
        <w:pStyle w:val="B1"/>
        <w:ind w:left="567" w:hanging="425"/>
      </w:pPr>
      <w:r>
        <w:t xml:space="preserve">    10. ADRF authenticates the NF Service Consumer and verifies the access token (token2) as specified in the clause 13.4.1.1.2. ADRF </w:t>
      </w:r>
      <w:proofErr w:type="gramStart"/>
      <w:r>
        <w:t>verifies also</w:t>
      </w:r>
      <w:proofErr w:type="gramEnd"/>
      <w:r>
        <w:t xml:space="preserve">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w:t>
      </w:r>
      <w:proofErr w:type="gramStart"/>
      <w:r>
        <w:t>Retrieval</w:t>
      </w:r>
      <w:proofErr w:type="spellEnd"/>
      <w:r>
        <w:t xml:space="preserve">  Response</w:t>
      </w:r>
      <w:proofErr w:type="gramEnd"/>
      <w:r>
        <w:t xml:space="preserve"> to the NF Service Consumer, which contains the address of the stored model in ADRF.</w:t>
      </w:r>
    </w:p>
    <w:p w14:paraId="430D4888" w14:textId="77777777" w:rsidR="004A0E33" w:rsidRDefault="004A0E33" w:rsidP="004A0E33">
      <w:pPr>
        <w:pStyle w:val="B1"/>
        <w:ind w:left="567" w:hanging="425"/>
      </w:pPr>
      <w:r>
        <w:t xml:space="preserve">    11. NF Service Consumer retrieves the ML model from </w:t>
      </w:r>
      <w:r w:rsidRPr="00831FC5">
        <w:t xml:space="preserve">NWDAF containing MTLF or </w:t>
      </w:r>
      <w:r>
        <w:t xml:space="preserve">ADRF </w:t>
      </w:r>
      <w:r w:rsidRPr="00831FC5">
        <w:t xml:space="preserve">based on the ML model file address </w:t>
      </w:r>
      <w:r>
        <w:t xml:space="preserve">and decrypts the model per the </w:t>
      </w:r>
      <w:proofErr w:type="gramStart"/>
      <w:r>
        <w:t>vendor’s  implementation</w:t>
      </w:r>
      <w:proofErr w:type="gramEnd"/>
      <w:r>
        <w:t>.</w:t>
      </w:r>
    </w:p>
    <w:p w14:paraId="6FA46C3C" w14:textId="77777777" w:rsidR="004A0E33" w:rsidRDefault="004A0E33" w:rsidP="004A0E33">
      <w:pPr>
        <w:pStyle w:val="NO"/>
      </w:pPr>
      <w:r w:rsidRPr="00585949">
        <w:rPr>
          <w:lang w:val="en-US" w:eastAsia="zh-CN"/>
        </w:rPr>
        <w:t>NOTE:</w:t>
      </w:r>
      <w:r>
        <w:tab/>
      </w:r>
      <w:r>
        <w:rPr>
          <w:lang w:val="en-US" w:eastAsia="zh-CN"/>
        </w:rPr>
        <w:t xml:space="preserve">As per </w:t>
      </w:r>
      <w:r>
        <w:t xml:space="preserve">TS 23.288 [105] clause 10.3.2, </w:t>
      </w:r>
      <w:r>
        <w:rPr>
          <w:lang w:val="en-US" w:eastAsia="zh-CN"/>
        </w:rPr>
        <w:t>h</w:t>
      </w:r>
      <w:r w:rsidRPr="00585949">
        <w:rPr>
          <w:lang w:val="en-US" w:eastAsia="zh-CN"/>
        </w:rPr>
        <w:t xml:space="preserve">ow the NF Service Consumer downloads the ML Model is left for implementation. </w:t>
      </w:r>
      <w:r>
        <w:t xml:space="preserve"> </w:t>
      </w:r>
    </w:p>
    <w:p w14:paraId="37190349" w14:textId="77777777" w:rsidR="005B14F3" w:rsidRDefault="005B14F3" w:rsidP="005B14F3">
      <w:pPr>
        <w:jc w:val="center"/>
        <w:rPr>
          <w:color w:val="00B0F0"/>
          <w:sz w:val="36"/>
          <w:szCs w:val="36"/>
        </w:rPr>
      </w:pPr>
      <w:r>
        <w:rPr>
          <w:color w:val="00B0F0"/>
          <w:sz w:val="36"/>
          <w:szCs w:val="36"/>
        </w:rPr>
        <w:t>*** END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46BF1"/>
    <w:rsid w:val="00156BE0"/>
    <w:rsid w:val="00192C46"/>
    <w:rsid w:val="001A08B3"/>
    <w:rsid w:val="001A7B60"/>
    <w:rsid w:val="001B52F0"/>
    <w:rsid w:val="001B7A65"/>
    <w:rsid w:val="001E41F3"/>
    <w:rsid w:val="0026004D"/>
    <w:rsid w:val="002640DD"/>
    <w:rsid w:val="00275D12"/>
    <w:rsid w:val="00284FEB"/>
    <w:rsid w:val="002860C4"/>
    <w:rsid w:val="00296866"/>
    <w:rsid w:val="002B5741"/>
    <w:rsid w:val="002E472E"/>
    <w:rsid w:val="00305409"/>
    <w:rsid w:val="0034108E"/>
    <w:rsid w:val="003609EF"/>
    <w:rsid w:val="0036231A"/>
    <w:rsid w:val="00374DD4"/>
    <w:rsid w:val="003A4044"/>
    <w:rsid w:val="003A7B2F"/>
    <w:rsid w:val="003C2DBE"/>
    <w:rsid w:val="003E1A36"/>
    <w:rsid w:val="00410371"/>
    <w:rsid w:val="004242F1"/>
    <w:rsid w:val="00431FAD"/>
    <w:rsid w:val="00432FF2"/>
    <w:rsid w:val="00482288"/>
    <w:rsid w:val="004A0E33"/>
    <w:rsid w:val="004A52C6"/>
    <w:rsid w:val="004B75B7"/>
    <w:rsid w:val="004D5235"/>
    <w:rsid w:val="004E52BE"/>
    <w:rsid w:val="005009D9"/>
    <w:rsid w:val="0051580D"/>
    <w:rsid w:val="00546764"/>
    <w:rsid w:val="00547111"/>
    <w:rsid w:val="00550765"/>
    <w:rsid w:val="00592D74"/>
    <w:rsid w:val="005B14F3"/>
    <w:rsid w:val="005E2C44"/>
    <w:rsid w:val="00621188"/>
    <w:rsid w:val="006257ED"/>
    <w:rsid w:val="0065536E"/>
    <w:rsid w:val="00665C47"/>
    <w:rsid w:val="00695808"/>
    <w:rsid w:val="00695A6C"/>
    <w:rsid w:val="006B40F9"/>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030E"/>
    <w:rsid w:val="00C66BA2"/>
    <w:rsid w:val="00C95985"/>
    <w:rsid w:val="00CC5026"/>
    <w:rsid w:val="00CC68D0"/>
    <w:rsid w:val="00CD143C"/>
    <w:rsid w:val="00CF5C18"/>
    <w:rsid w:val="00D03F9A"/>
    <w:rsid w:val="00D06D51"/>
    <w:rsid w:val="00D24991"/>
    <w:rsid w:val="00D50255"/>
    <w:rsid w:val="00D55BE4"/>
    <w:rsid w:val="00D66520"/>
    <w:rsid w:val="00D9340F"/>
    <w:rsid w:val="00DA5ED9"/>
    <w:rsid w:val="00DE34CF"/>
    <w:rsid w:val="00E13F3D"/>
    <w:rsid w:val="00E17DB0"/>
    <w:rsid w:val="00E339EB"/>
    <w:rsid w:val="00E34898"/>
    <w:rsid w:val="00E55C5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rsid w:val="004A0E33"/>
    <w:rPr>
      <w:rFonts w:ascii="Times New Roman" w:hAnsi="Times New Roman"/>
      <w:lang w:val="en-GB" w:eastAsia="en-US"/>
    </w:rPr>
  </w:style>
  <w:style w:type="character" w:customStyle="1" w:styleId="B1Char1">
    <w:name w:val="B1 Char1"/>
    <w:link w:val="B1"/>
    <w:qFormat/>
    <w:locked/>
    <w:rsid w:val="004A0E33"/>
    <w:rPr>
      <w:rFonts w:ascii="Times New Roman" w:hAnsi="Times New Roman"/>
      <w:lang w:val="en-GB" w:eastAsia="en-US"/>
    </w:rPr>
  </w:style>
  <w:style w:type="character" w:customStyle="1" w:styleId="ENChar">
    <w:name w:val="EN Char"/>
    <w:aliases w:val="Editor's Note Char1,Editor's Note Char"/>
    <w:link w:val="EditorsNote"/>
    <w:qFormat/>
    <w:locked/>
    <w:rsid w:val="004A0E33"/>
    <w:rPr>
      <w:rFonts w:ascii="Times New Roman" w:hAnsi="Times New Roman"/>
      <w:color w:val="FF0000"/>
      <w:lang w:val="en-GB" w:eastAsia="en-US"/>
    </w:rPr>
  </w:style>
  <w:style w:type="character" w:customStyle="1" w:styleId="THChar">
    <w:name w:val="TH Char"/>
    <w:link w:val="TH"/>
    <w:qFormat/>
    <w:rsid w:val="004A0E33"/>
    <w:rPr>
      <w:rFonts w:ascii="Arial" w:hAnsi="Arial"/>
      <w:b/>
      <w:lang w:val="en-GB" w:eastAsia="en-US"/>
    </w:rPr>
  </w:style>
  <w:style w:type="character" w:customStyle="1" w:styleId="TF0">
    <w:name w:val="TF (文字)"/>
    <w:link w:val="TF"/>
    <w:qFormat/>
    <w:rsid w:val="004A0E33"/>
    <w:rPr>
      <w:rFonts w:ascii="Arial" w:hAnsi="Arial"/>
      <w:b/>
      <w:lang w:val="en-GB" w:eastAsia="en-US"/>
    </w:rPr>
  </w:style>
  <w:style w:type="paragraph" w:styleId="Revision">
    <w:name w:val="Revision"/>
    <w:hidden/>
    <w:uiPriority w:val="99"/>
    <w:semiHidden/>
    <w:rsid w:val="003A40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1299</Words>
  <Characters>7316</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German</cp:lastModifiedBy>
  <cp:revision>4</cp:revision>
  <cp:lastPrinted>1899-12-31T23:00:00Z</cp:lastPrinted>
  <dcterms:created xsi:type="dcterms:W3CDTF">2024-02-16T18:02:00Z</dcterms:created>
  <dcterms:modified xsi:type="dcterms:W3CDTF">2024-02-19T09:24:00Z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